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E711F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11091/052-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E711F2" w:rsidRPr="00E711F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E711F2" w:rsidRPr="00E711F2">
          <w:rPr>
            <w:rStyle w:val="aa"/>
          </w:rPr>
          <w:t>440052, г. Пенза, ул. Ново-Тамбовская, д.9;</w:t>
        </w:r>
        <w:r w:rsidR="00E711F2" w:rsidRPr="00E711F2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E711F2" w:rsidRPr="00E711F2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E711F2" w:rsidRPr="00E711F2">
          <w:rPr>
            <w:u w:val="single"/>
          </w:rPr>
          <w:t xml:space="preserve"> 11091/052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E711F2" w:rsidRPr="00E711F2">
          <w:rPr>
            <w:rStyle w:val="aa"/>
          </w:rPr>
          <w:t xml:space="preserve"> Начальник отдела кадров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E711F2" w:rsidRPr="00E711F2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E711F2" w:rsidRPr="00E711F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5D6AF6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5D6AF6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E711F2" w:rsidRPr="00E711F2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47.</w:t>
            </w:r>
            <w:r w:rsidR="00093A99">
              <w:t>3.; 47.2; 48.1</w:t>
            </w:r>
          </w:p>
        </w:tc>
        <w:tc>
          <w:tcPr>
            <w:tcW w:w="2108" w:type="dxa"/>
            <w:vAlign w:val="center"/>
          </w:tcPr>
          <w:p w:rsidR="00835D96" w:rsidRPr="00A31431" w:rsidRDefault="00093A99" w:rsidP="007C56B5">
            <w:pPr>
              <w:pStyle w:val="a8"/>
            </w:pPr>
            <w:r>
              <w:t>47.6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093A99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5D6AF6" w:rsidP="00FE033F">
      <w:pPr>
        <w:pStyle w:val="a6"/>
      </w:pPr>
      <w:fldSimple w:instr=" DOCVARIABLE  shum_result \* MERGEFORMAT ">
        <w:r w:rsidR="00093A99" w:rsidRPr="00093A9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47.6 дБА со стандартной неопределенностью, равной 1.25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093A99" w:rsidP="00E576CE">
            <w:pPr>
              <w:pStyle w:val="a8"/>
            </w:pPr>
            <w:r>
              <w:t>47.6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093A9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5D6AF6" w:rsidP="00D76DF8">
      <w:fldSimple w:instr=" DOCVARIABLE att_zakl \* MERGEFORMAT ">
        <w:r w:rsidR="00093A99" w:rsidRPr="00093A99">
          <w:rPr>
            <w:bCs/>
          </w:rPr>
          <w:t>-</w:t>
        </w:r>
        <w:r w:rsidR="00093A99" w:rsidRPr="00093A9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093A9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E711F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11091/052-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5D6AF6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5D6AF6" w:rsidRPr="00C30AD7">
            <w:rPr>
              <w:rStyle w:val="ad"/>
              <w:sz w:val="20"/>
              <w:szCs w:val="20"/>
            </w:rPr>
            <w:fldChar w:fldCharType="separate"/>
          </w:r>
          <w:r w:rsidR="00E711F2">
            <w:rPr>
              <w:rStyle w:val="ad"/>
              <w:noProof/>
              <w:sz w:val="20"/>
              <w:szCs w:val="20"/>
            </w:rPr>
            <w:t>1</w:t>
          </w:r>
          <w:r w:rsidR="005D6AF6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711F2" w:rsidRPr="00E711F2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9BB2C9EBDC7D41E6B802A8E75AD72845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52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25F20922FE84678A1E4E7062381FF14"/>
    <w:docVar w:name="rm_id" w:val="207"/>
    <w:docVar w:name="rm_name" w:val=" Начальник отдела кадров "/>
    <w:docVar w:name="rm_number" w:val=" 11091/052 "/>
    <w:docVar w:name="shum_result" w:val="Эквивалентный уровень звука за 8-часовой рабочий день на данном рабочем месте составляет 47.6 дБА со стандартной неопределенностью, равной 1.25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5"/>
    <w:docVar w:name="version" w:val="51"/>
    <w:docVar w:name="zona_name" w:val="Кабинет"/>
    <w:docVar w:name="zona_time" w:val="100"/>
  </w:docVars>
  <w:rsids>
    <w:rsidRoot w:val="00A55644"/>
    <w:rsid w:val="00025683"/>
    <w:rsid w:val="00034251"/>
    <w:rsid w:val="00046815"/>
    <w:rsid w:val="0005566C"/>
    <w:rsid w:val="00072388"/>
    <w:rsid w:val="00093A99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93DC8"/>
    <w:rsid w:val="003C24DB"/>
    <w:rsid w:val="003F3F58"/>
    <w:rsid w:val="00402CAC"/>
    <w:rsid w:val="00405209"/>
    <w:rsid w:val="00444410"/>
    <w:rsid w:val="004A47AD"/>
    <w:rsid w:val="004C4DB2"/>
    <w:rsid w:val="004F7057"/>
    <w:rsid w:val="0050638A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5D6AF6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35D96"/>
    <w:rsid w:val="00852B4B"/>
    <w:rsid w:val="00856985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55644"/>
    <w:rsid w:val="00A907F6"/>
    <w:rsid w:val="00A91908"/>
    <w:rsid w:val="00AA4551"/>
    <w:rsid w:val="00AA46ED"/>
    <w:rsid w:val="00AA4DCC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2766"/>
    <w:rsid w:val="00D76DF8"/>
    <w:rsid w:val="00DB5302"/>
    <w:rsid w:val="00DD6B1F"/>
    <w:rsid w:val="00E124F4"/>
    <w:rsid w:val="00E36337"/>
    <w:rsid w:val="00E576CE"/>
    <w:rsid w:val="00E711F2"/>
    <w:rsid w:val="00EB72AD"/>
    <w:rsid w:val="00EC37A1"/>
    <w:rsid w:val="00EE2508"/>
    <w:rsid w:val="00EF3DC4"/>
    <w:rsid w:val="00F26FDC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2016-11-25T06:31:00Z</dcterms:modified>
</cp:coreProperties>
</file>